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819B0" w14:textId="77777777" w:rsidR="00AC6226" w:rsidRPr="006A61ED" w:rsidRDefault="006A61ED" w:rsidP="006A61ED">
      <w:pPr>
        <w:tabs>
          <w:tab w:val="center" w:pos="4843"/>
        </w:tabs>
        <w:spacing w:line="276" w:lineRule="auto"/>
        <w:jc w:val="center"/>
      </w:pPr>
      <w:r>
        <w:t xml:space="preserve">                                                                                     </w:t>
      </w:r>
      <w:r w:rsidRPr="006A61ED">
        <w:t>Приложение №1 к</w:t>
      </w:r>
    </w:p>
    <w:p w14:paraId="468E761D" w14:textId="77777777" w:rsidR="006A61ED" w:rsidRPr="006A61ED" w:rsidRDefault="006A61ED" w:rsidP="006A61ED">
      <w:pPr>
        <w:tabs>
          <w:tab w:val="center" w:pos="4843"/>
        </w:tabs>
        <w:spacing w:line="276" w:lineRule="auto"/>
        <w:jc w:val="right"/>
      </w:pPr>
      <w:r w:rsidRPr="006A61ED">
        <w:t>постановлению администрации</w:t>
      </w:r>
    </w:p>
    <w:p w14:paraId="797B071F" w14:textId="77777777" w:rsidR="000025EE" w:rsidRDefault="006A61ED" w:rsidP="000025EE">
      <w:pPr>
        <w:tabs>
          <w:tab w:val="center" w:pos="4843"/>
        </w:tabs>
        <w:spacing w:line="276" w:lineRule="auto"/>
      </w:pPr>
      <w:r>
        <w:t xml:space="preserve">                                                                                                            </w:t>
      </w:r>
      <w:r w:rsidRPr="006A61ED">
        <w:t>города Благовещенск</w:t>
      </w:r>
      <w:r w:rsidR="000025EE">
        <w:t>а</w:t>
      </w:r>
    </w:p>
    <w:p w14:paraId="6A05B7F0" w14:textId="576D8F9D" w:rsidR="00AC6226" w:rsidRDefault="000025EE" w:rsidP="000025EE">
      <w:pPr>
        <w:tabs>
          <w:tab w:val="center" w:pos="4843"/>
        </w:tabs>
        <w:spacing w:line="276" w:lineRule="auto"/>
      </w:pPr>
      <w:r>
        <w:t xml:space="preserve">                                                                                                            </w:t>
      </w:r>
      <w:r w:rsidR="006A61ED" w:rsidRPr="006A61ED">
        <w:t xml:space="preserve">от </w:t>
      </w:r>
      <w:r>
        <w:t xml:space="preserve">15.05.2026 </w:t>
      </w:r>
      <w:r w:rsidR="006A61ED">
        <w:t xml:space="preserve">№ </w:t>
      </w:r>
      <w:r>
        <w:t>2490</w:t>
      </w:r>
    </w:p>
    <w:p w14:paraId="786E5CE2" w14:textId="77777777" w:rsidR="006A61ED" w:rsidRDefault="006A61ED" w:rsidP="000025EE">
      <w:pPr>
        <w:tabs>
          <w:tab w:val="center" w:pos="4843"/>
        </w:tabs>
        <w:jc w:val="center"/>
      </w:pPr>
    </w:p>
    <w:p w14:paraId="3CEE3D1E" w14:textId="77777777" w:rsidR="006A61ED" w:rsidRDefault="006A61ED" w:rsidP="006A61ED">
      <w:pPr>
        <w:tabs>
          <w:tab w:val="center" w:pos="4843"/>
        </w:tabs>
        <w:jc w:val="right"/>
        <w:rPr>
          <w:b/>
        </w:rPr>
      </w:pPr>
      <w:r w:rsidRPr="006A61ED">
        <w:rPr>
          <w:b/>
        </w:rPr>
        <w:t xml:space="preserve">Схема расположения границ публичного сервитута на кадастровом плане </w:t>
      </w:r>
    </w:p>
    <w:p w14:paraId="1AAB7AD9" w14:textId="77777777" w:rsidR="006A61ED" w:rsidRPr="006A61ED" w:rsidRDefault="006A61ED" w:rsidP="006A61ED">
      <w:pPr>
        <w:tabs>
          <w:tab w:val="center" w:pos="4843"/>
        </w:tabs>
        <w:jc w:val="center"/>
        <w:rPr>
          <w:b/>
        </w:rPr>
      </w:pPr>
      <w:r w:rsidRPr="006A61ED">
        <w:rPr>
          <w:b/>
        </w:rPr>
        <w:t>территории</w:t>
      </w:r>
    </w:p>
    <w:p w14:paraId="3F948D3B" w14:textId="77777777" w:rsidR="00AC6226" w:rsidRPr="006A61ED" w:rsidRDefault="00AC6226" w:rsidP="00AC6226">
      <w:pPr>
        <w:tabs>
          <w:tab w:val="left" w:pos="240"/>
          <w:tab w:val="center" w:pos="4843"/>
        </w:tabs>
        <w:rPr>
          <w:b/>
        </w:rPr>
      </w:pPr>
      <w:r w:rsidRPr="006A61ED">
        <w:rPr>
          <w:b/>
        </w:rP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388"/>
        <w:gridCol w:w="2293"/>
        <w:gridCol w:w="2092"/>
      </w:tblGrid>
      <w:tr w:rsidR="00AC6226" w:rsidRPr="009F101B" w14:paraId="67BB155C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E55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99A2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DF0D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D1A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4019F0A6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F69E1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D8F1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2267419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6E4C2EB2" w14:textId="77777777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 xml:space="preserve">Для размещения сетей </w:t>
            </w:r>
            <w:r w:rsidR="00092FDE">
              <w:rPr>
                <w:szCs w:val="22"/>
              </w:rPr>
              <w:t>холодного водоснабжения</w:t>
            </w:r>
          </w:p>
          <w:p w14:paraId="7BA851A1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03508E25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9D046" w14:textId="77777777" w:rsidR="00C06BDB" w:rsidRDefault="00C06BDB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C06BDB">
              <w:rPr>
                <w:szCs w:val="22"/>
              </w:rPr>
              <w:t>28:01:010449:176</w:t>
            </w:r>
          </w:p>
          <w:p w14:paraId="2A67D511" w14:textId="77777777" w:rsidR="00C06BDB" w:rsidRDefault="00C06BDB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C06BDB">
              <w:rPr>
                <w:szCs w:val="22"/>
              </w:rPr>
              <w:t>28:01:010449:179</w:t>
            </w:r>
          </w:p>
          <w:p w14:paraId="6C65AA2A" w14:textId="77777777" w:rsidR="00C06BDB" w:rsidRDefault="00C06BDB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C06BDB">
              <w:rPr>
                <w:szCs w:val="22"/>
              </w:rPr>
              <w:t>28:01:000000:10453</w:t>
            </w:r>
          </w:p>
          <w:p w14:paraId="133E07EB" w14:textId="77777777" w:rsidR="00C06BDB" w:rsidRDefault="00C06BDB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C06BDB">
              <w:rPr>
                <w:szCs w:val="22"/>
              </w:rPr>
              <w:t>28:01:010424:2144</w:t>
            </w:r>
          </w:p>
          <w:p w14:paraId="4DC2832F" w14:textId="77777777" w:rsidR="00C06BDB" w:rsidRDefault="00C06BDB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C06BDB">
              <w:rPr>
                <w:szCs w:val="22"/>
              </w:rPr>
              <w:t>28:01:000000:13812</w:t>
            </w:r>
          </w:p>
          <w:p w14:paraId="3A2F807C" w14:textId="77777777" w:rsidR="00095944" w:rsidRDefault="00095944" w:rsidP="00095944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C06BDB">
              <w:rPr>
                <w:szCs w:val="22"/>
              </w:rPr>
              <w:t>28:01:030604</w:t>
            </w:r>
          </w:p>
          <w:p w14:paraId="4B60E9CA" w14:textId="77777777" w:rsidR="00095944" w:rsidRDefault="00095944" w:rsidP="00095944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C06BDB">
              <w:rPr>
                <w:szCs w:val="22"/>
              </w:rPr>
              <w:t>28:01:010449</w:t>
            </w:r>
          </w:p>
          <w:p w14:paraId="5FF5D4EE" w14:textId="77777777" w:rsidR="00095944" w:rsidRDefault="00095944" w:rsidP="00095944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C06BDB">
              <w:rPr>
                <w:szCs w:val="22"/>
              </w:rPr>
              <w:t>28:01:010424</w:t>
            </w:r>
          </w:p>
          <w:p w14:paraId="74F69389" w14:textId="77777777" w:rsidR="00095944" w:rsidRPr="009F101B" w:rsidRDefault="00095944" w:rsidP="0099720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6F03F" w14:textId="77777777" w:rsidR="00C06BDB" w:rsidRDefault="00C06BDB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8</w:t>
            </w:r>
          </w:p>
          <w:p w14:paraId="7DBB75ED" w14:textId="77777777" w:rsidR="00C06BDB" w:rsidRDefault="00C06BDB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230</w:t>
            </w:r>
          </w:p>
          <w:p w14:paraId="1BA80B86" w14:textId="77777777" w:rsidR="00C06BDB" w:rsidRDefault="00C06BDB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31</w:t>
            </w:r>
          </w:p>
          <w:p w14:paraId="18CEC210" w14:textId="77777777" w:rsidR="00C06BDB" w:rsidRDefault="00C06BDB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57</w:t>
            </w:r>
          </w:p>
          <w:p w14:paraId="4EF7A3FF" w14:textId="77777777" w:rsidR="00C06BDB" w:rsidRDefault="00C06BDB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88</w:t>
            </w:r>
          </w:p>
          <w:p w14:paraId="0D5B52B8" w14:textId="77777777" w:rsidR="00095944" w:rsidRDefault="00095944" w:rsidP="00095944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19</w:t>
            </w:r>
          </w:p>
          <w:p w14:paraId="03811199" w14:textId="77777777" w:rsidR="00095944" w:rsidRDefault="00095944" w:rsidP="00095944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46</w:t>
            </w:r>
          </w:p>
          <w:p w14:paraId="098CC944" w14:textId="77777777" w:rsidR="00095944" w:rsidRDefault="00095944" w:rsidP="00095944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</w:t>
            </w:r>
          </w:p>
          <w:p w14:paraId="7911EF65" w14:textId="77777777" w:rsidR="00095944" w:rsidRPr="00C06BDB" w:rsidRDefault="00095944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</w:p>
        </w:tc>
      </w:tr>
      <w:tr w:rsidR="00AC6226" w:rsidRPr="009F101B" w14:paraId="474951ED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1ECFE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D9A3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16CC5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69E07" w14:textId="77777777" w:rsidR="00AC6226" w:rsidRPr="009F101B" w:rsidRDefault="00C06BDB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481</w:t>
            </w:r>
          </w:p>
        </w:tc>
      </w:tr>
    </w:tbl>
    <w:p w14:paraId="62D8D3B4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0AF7891F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333E7BBB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7F1D7884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28A55A03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6A7AFAE1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32A2A265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555415A5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15CF3B4D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4A22C314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47E6FD37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243CC526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4A640F15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7BA36F05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C06BDB" w:rsidRPr="00602D9A" w14:paraId="1EED0868" w14:textId="77777777" w:rsidTr="00602D9A">
        <w:trPr>
          <w:trHeight w:val="54"/>
          <w:jc w:val="center"/>
        </w:trPr>
        <w:tc>
          <w:tcPr>
            <w:tcW w:w="3246" w:type="dxa"/>
          </w:tcPr>
          <w:p w14:paraId="038CFE20" w14:textId="77777777" w:rsidR="00C06BDB" w:rsidRPr="00E1521B" w:rsidRDefault="00C06BDB" w:rsidP="00C06BDB">
            <w:pPr>
              <w:jc w:val="center"/>
            </w:pPr>
            <w:r w:rsidRPr="00E1521B">
              <w:t>1</w:t>
            </w:r>
          </w:p>
        </w:tc>
        <w:tc>
          <w:tcPr>
            <w:tcW w:w="2299" w:type="dxa"/>
          </w:tcPr>
          <w:p w14:paraId="52FDCE9E" w14:textId="77777777" w:rsidR="00C06BDB" w:rsidRPr="005C4DE9" w:rsidRDefault="00C06BDB" w:rsidP="00C06BDB">
            <w:pPr>
              <w:jc w:val="center"/>
            </w:pPr>
            <w:r w:rsidRPr="005C4DE9">
              <w:t>454108.31</w:t>
            </w:r>
          </w:p>
        </w:tc>
        <w:tc>
          <w:tcPr>
            <w:tcW w:w="2521" w:type="dxa"/>
          </w:tcPr>
          <w:p w14:paraId="6DEC57B1" w14:textId="77777777" w:rsidR="00C06BDB" w:rsidRPr="005C4DE9" w:rsidRDefault="00C06BDB" w:rsidP="00C06BDB">
            <w:pPr>
              <w:jc w:val="center"/>
            </w:pPr>
            <w:r w:rsidRPr="005C4DE9">
              <w:t>3283501.93</w:t>
            </w:r>
          </w:p>
        </w:tc>
      </w:tr>
      <w:tr w:rsidR="00C06BDB" w:rsidRPr="00602D9A" w14:paraId="248DBB67" w14:textId="77777777" w:rsidTr="00602D9A">
        <w:trPr>
          <w:trHeight w:val="54"/>
          <w:jc w:val="center"/>
        </w:trPr>
        <w:tc>
          <w:tcPr>
            <w:tcW w:w="3246" w:type="dxa"/>
          </w:tcPr>
          <w:p w14:paraId="06682EDD" w14:textId="77777777" w:rsidR="00C06BDB" w:rsidRPr="00E1521B" w:rsidRDefault="00C06BDB" w:rsidP="00C06BDB">
            <w:pPr>
              <w:jc w:val="center"/>
            </w:pPr>
            <w:r w:rsidRPr="00E1521B">
              <w:t>2</w:t>
            </w:r>
          </w:p>
        </w:tc>
        <w:tc>
          <w:tcPr>
            <w:tcW w:w="2299" w:type="dxa"/>
          </w:tcPr>
          <w:p w14:paraId="65DA86C9" w14:textId="77777777" w:rsidR="00C06BDB" w:rsidRPr="005C4DE9" w:rsidRDefault="00C06BDB" w:rsidP="00C06BDB">
            <w:pPr>
              <w:jc w:val="center"/>
            </w:pPr>
            <w:r w:rsidRPr="005C4DE9">
              <w:t>454093.24</w:t>
            </w:r>
          </w:p>
        </w:tc>
        <w:tc>
          <w:tcPr>
            <w:tcW w:w="2521" w:type="dxa"/>
          </w:tcPr>
          <w:p w14:paraId="0B71B732" w14:textId="77777777" w:rsidR="00C06BDB" w:rsidRPr="005C4DE9" w:rsidRDefault="00C06BDB" w:rsidP="00C06BDB">
            <w:pPr>
              <w:jc w:val="center"/>
            </w:pPr>
            <w:r w:rsidRPr="005C4DE9">
              <w:t>3283516.36</w:t>
            </w:r>
          </w:p>
        </w:tc>
      </w:tr>
      <w:tr w:rsidR="00C06BDB" w:rsidRPr="00602D9A" w14:paraId="58BFB806" w14:textId="77777777" w:rsidTr="00602D9A">
        <w:trPr>
          <w:trHeight w:val="54"/>
          <w:jc w:val="center"/>
        </w:trPr>
        <w:tc>
          <w:tcPr>
            <w:tcW w:w="3246" w:type="dxa"/>
          </w:tcPr>
          <w:p w14:paraId="6C5B27C5" w14:textId="77777777" w:rsidR="00C06BDB" w:rsidRPr="00E1521B" w:rsidRDefault="00C06BDB" w:rsidP="00C06BDB">
            <w:pPr>
              <w:jc w:val="center"/>
            </w:pPr>
            <w:r w:rsidRPr="00E1521B">
              <w:t>3</w:t>
            </w:r>
          </w:p>
        </w:tc>
        <w:tc>
          <w:tcPr>
            <w:tcW w:w="2299" w:type="dxa"/>
          </w:tcPr>
          <w:p w14:paraId="0011AA1B" w14:textId="77777777" w:rsidR="00C06BDB" w:rsidRPr="005C4DE9" w:rsidRDefault="00C06BDB" w:rsidP="00C06BDB">
            <w:pPr>
              <w:jc w:val="center"/>
            </w:pPr>
            <w:r w:rsidRPr="005C4DE9">
              <w:t>454072.82</w:t>
            </w:r>
          </w:p>
        </w:tc>
        <w:tc>
          <w:tcPr>
            <w:tcW w:w="2521" w:type="dxa"/>
          </w:tcPr>
          <w:p w14:paraId="40B772E6" w14:textId="77777777" w:rsidR="00C06BDB" w:rsidRPr="005C4DE9" w:rsidRDefault="00C06BDB" w:rsidP="00C06BDB">
            <w:pPr>
              <w:jc w:val="center"/>
            </w:pPr>
            <w:r w:rsidRPr="005C4DE9">
              <w:t>3283560.13</w:t>
            </w:r>
          </w:p>
        </w:tc>
      </w:tr>
      <w:tr w:rsidR="00C06BDB" w:rsidRPr="00602D9A" w14:paraId="7E5D1886" w14:textId="77777777" w:rsidTr="00602D9A">
        <w:trPr>
          <w:trHeight w:val="54"/>
          <w:jc w:val="center"/>
        </w:trPr>
        <w:tc>
          <w:tcPr>
            <w:tcW w:w="3246" w:type="dxa"/>
          </w:tcPr>
          <w:p w14:paraId="4E0396D2" w14:textId="77777777" w:rsidR="00C06BDB" w:rsidRPr="00E1521B" w:rsidRDefault="00C06BDB" w:rsidP="00C06BDB">
            <w:pPr>
              <w:jc w:val="center"/>
            </w:pPr>
            <w:r w:rsidRPr="00E1521B">
              <w:t>4</w:t>
            </w:r>
          </w:p>
        </w:tc>
        <w:tc>
          <w:tcPr>
            <w:tcW w:w="2299" w:type="dxa"/>
          </w:tcPr>
          <w:p w14:paraId="7ABDCB8E" w14:textId="77777777" w:rsidR="00C06BDB" w:rsidRPr="005C4DE9" w:rsidRDefault="00C06BDB" w:rsidP="00C06BDB">
            <w:pPr>
              <w:jc w:val="center"/>
            </w:pPr>
            <w:r w:rsidRPr="005C4DE9">
              <w:t>454052.15</w:t>
            </w:r>
          </w:p>
        </w:tc>
        <w:tc>
          <w:tcPr>
            <w:tcW w:w="2521" w:type="dxa"/>
          </w:tcPr>
          <w:p w14:paraId="5E36FB8C" w14:textId="77777777" w:rsidR="00C06BDB" w:rsidRPr="005C4DE9" w:rsidRDefault="00C06BDB" w:rsidP="00C06BDB">
            <w:pPr>
              <w:jc w:val="center"/>
            </w:pPr>
            <w:r w:rsidRPr="005C4DE9">
              <w:t>3283555.37</w:t>
            </w:r>
          </w:p>
        </w:tc>
      </w:tr>
      <w:tr w:rsidR="00C06BDB" w:rsidRPr="00602D9A" w14:paraId="014B396B" w14:textId="77777777" w:rsidTr="00602D9A">
        <w:trPr>
          <w:trHeight w:val="54"/>
          <w:jc w:val="center"/>
        </w:trPr>
        <w:tc>
          <w:tcPr>
            <w:tcW w:w="3246" w:type="dxa"/>
          </w:tcPr>
          <w:p w14:paraId="5482D7BF" w14:textId="77777777" w:rsidR="00C06BDB" w:rsidRPr="00E1521B" w:rsidRDefault="00C06BDB" w:rsidP="00C06BDB">
            <w:pPr>
              <w:jc w:val="center"/>
            </w:pPr>
            <w:r w:rsidRPr="00E1521B">
              <w:t>5</w:t>
            </w:r>
          </w:p>
        </w:tc>
        <w:tc>
          <w:tcPr>
            <w:tcW w:w="2299" w:type="dxa"/>
          </w:tcPr>
          <w:p w14:paraId="3A9B9906" w14:textId="77777777" w:rsidR="00C06BDB" w:rsidRPr="005C4DE9" w:rsidRDefault="00C06BDB" w:rsidP="00C06BDB">
            <w:pPr>
              <w:jc w:val="center"/>
            </w:pPr>
            <w:r w:rsidRPr="005C4DE9">
              <w:t>454044.51</w:t>
            </w:r>
          </w:p>
        </w:tc>
        <w:tc>
          <w:tcPr>
            <w:tcW w:w="2521" w:type="dxa"/>
          </w:tcPr>
          <w:p w14:paraId="7E4A3E76" w14:textId="77777777" w:rsidR="00C06BDB" w:rsidRPr="005C4DE9" w:rsidRDefault="00C06BDB" w:rsidP="00C06BDB">
            <w:pPr>
              <w:jc w:val="center"/>
            </w:pPr>
            <w:r w:rsidRPr="005C4DE9">
              <w:t>3283588.05</w:t>
            </w:r>
          </w:p>
        </w:tc>
      </w:tr>
      <w:tr w:rsidR="00C06BDB" w:rsidRPr="00602D9A" w14:paraId="51C9C836" w14:textId="77777777" w:rsidTr="00602D9A">
        <w:trPr>
          <w:trHeight w:val="54"/>
          <w:jc w:val="center"/>
        </w:trPr>
        <w:tc>
          <w:tcPr>
            <w:tcW w:w="3246" w:type="dxa"/>
          </w:tcPr>
          <w:p w14:paraId="3DE67DC9" w14:textId="77777777" w:rsidR="00C06BDB" w:rsidRPr="00E1521B" w:rsidRDefault="00C06BDB" w:rsidP="00C06BDB">
            <w:pPr>
              <w:jc w:val="center"/>
            </w:pPr>
            <w:r w:rsidRPr="00E1521B">
              <w:t>6</w:t>
            </w:r>
          </w:p>
        </w:tc>
        <w:tc>
          <w:tcPr>
            <w:tcW w:w="2299" w:type="dxa"/>
          </w:tcPr>
          <w:p w14:paraId="4E745F89" w14:textId="77777777" w:rsidR="00C06BDB" w:rsidRPr="005C4DE9" w:rsidRDefault="00C06BDB" w:rsidP="00C06BDB">
            <w:pPr>
              <w:jc w:val="center"/>
            </w:pPr>
            <w:r w:rsidRPr="005C4DE9">
              <w:t>454073.69</w:t>
            </w:r>
          </w:p>
        </w:tc>
        <w:tc>
          <w:tcPr>
            <w:tcW w:w="2521" w:type="dxa"/>
          </w:tcPr>
          <w:p w14:paraId="6181F611" w14:textId="77777777" w:rsidR="00C06BDB" w:rsidRPr="005C4DE9" w:rsidRDefault="00C06BDB" w:rsidP="00C06BDB">
            <w:pPr>
              <w:jc w:val="center"/>
            </w:pPr>
            <w:r w:rsidRPr="005C4DE9">
              <w:t>3283601.72</w:t>
            </w:r>
          </w:p>
        </w:tc>
      </w:tr>
      <w:tr w:rsidR="00C06BDB" w:rsidRPr="00602D9A" w14:paraId="699A0EA0" w14:textId="77777777" w:rsidTr="00602D9A">
        <w:trPr>
          <w:trHeight w:val="54"/>
          <w:jc w:val="center"/>
        </w:trPr>
        <w:tc>
          <w:tcPr>
            <w:tcW w:w="3246" w:type="dxa"/>
          </w:tcPr>
          <w:p w14:paraId="451297E2" w14:textId="77777777" w:rsidR="00C06BDB" w:rsidRPr="00E1521B" w:rsidRDefault="00C06BDB" w:rsidP="00C06BDB">
            <w:pPr>
              <w:jc w:val="center"/>
            </w:pPr>
            <w:r w:rsidRPr="00E1521B">
              <w:t>7</w:t>
            </w:r>
          </w:p>
        </w:tc>
        <w:tc>
          <w:tcPr>
            <w:tcW w:w="2299" w:type="dxa"/>
          </w:tcPr>
          <w:p w14:paraId="755991E3" w14:textId="77777777" w:rsidR="00C06BDB" w:rsidRPr="005C4DE9" w:rsidRDefault="00C06BDB" w:rsidP="00C06BDB">
            <w:pPr>
              <w:jc w:val="center"/>
            </w:pPr>
            <w:r w:rsidRPr="005C4DE9">
              <w:t>454072.41</w:t>
            </w:r>
          </w:p>
        </w:tc>
        <w:tc>
          <w:tcPr>
            <w:tcW w:w="2521" w:type="dxa"/>
          </w:tcPr>
          <w:p w14:paraId="083EBB09" w14:textId="77777777" w:rsidR="00C06BDB" w:rsidRPr="005C4DE9" w:rsidRDefault="00C06BDB" w:rsidP="00C06BDB">
            <w:pPr>
              <w:jc w:val="center"/>
            </w:pPr>
            <w:r w:rsidRPr="005C4DE9">
              <w:t>3283604.43</w:t>
            </w:r>
          </w:p>
        </w:tc>
      </w:tr>
      <w:tr w:rsidR="00C06BDB" w:rsidRPr="00602D9A" w14:paraId="1108AF9F" w14:textId="77777777" w:rsidTr="00602D9A">
        <w:trPr>
          <w:trHeight w:val="54"/>
          <w:jc w:val="center"/>
        </w:trPr>
        <w:tc>
          <w:tcPr>
            <w:tcW w:w="3246" w:type="dxa"/>
          </w:tcPr>
          <w:p w14:paraId="562FFF78" w14:textId="77777777" w:rsidR="00C06BDB" w:rsidRPr="00E1521B" w:rsidRDefault="00C06BDB" w:rsidP="00C06BDB">
            <w:pPr>
              <w:jc w:val="center"/>
            </w:pPr>
            <w:r w:rsidRPr="00E1521B">
              <w:t>8</w:t>
            </w:r>
          </w:p>
        </w:tc>
        <w:tc>
          <w:tcPr>
            <w:tcW w:w="2299" w:type="dxa"/>
          </w:tcPr>
          <w:p w14:paraId="0A68754A" w14:textId="77777777" w:rsidR="00C06BDB" w:rsidRPr="005C4DE9" w:rsidRDefault="00C06BDB" w:rsidP="00C06BDB">
            <w:pPr>
              <w:jc w:val="center"/>
            </w:pPr>
            <w:r w:rsidRPr="005C4DE9">
              <w:t>454040.88</w:t>
            </w:r>
          </w:p>
        </w:tc>
        <w:tc>
          <w:tcPr>
            <w:tcW w:w="2521" w:type="dxa"/>
          </w:tcPr>
          <w:p w14:paraId="6468516D" w14:textId="77777777" w:rsidR="00C06BDB" w:rsidRPr="005C4DE9" w:rsidRDefault="00C06BDB" w:rsidP="00C06BDB">
            <w:pPr>
              <w:jc w:val="center"/>
            </w:pPr>
            <w:r w:rsidRPr="005C4DE9">
              <w:t>3283589.89</w:t>
            </w:r>
          </w:p>
        </w:tc>
      </w:tr>
      <w:tr w:rsidR="00C06BDB" w:rsidRPr="00602D9A" w14:paraId="66247499" w14:textId="77777777" w:rsidTr="00602D9A">
        <w:trPr>
          <w:trHeight w:val="54"/>
          <w:jc w:val="center"/>
        </w:trPr>
        <w:tc>
          <w:tcPr>
            <w:tcW w:w="3246" w:type="dxa"/>
          </w:tcPr>
          <w:p w14:paraId="15462541" w14:textId="77777777" w:rsidR="00C06BDB" w:rsidRPr="00E1521B" w:rsidRDefault="00C06BDB" w:rsidP="00C06BDB">
            <w:pPr>
              <w:jc w:val="center"/>
            </w:pPr>
            <w:r w:rsidRPr="00E1521B">
              <w:t>9</w:t>
            </w:r>
          </w:p>
        </w:tc>
        <w:tc>
          <w:tcPr>
            <w:tcW w:w="2299" w:type="dxa"/>
          </w:tcPr>
          <w:p w14:paraId="3F0FF4D2" w14:textId="77777777" w:rsidR="00C06BDB" w:rsidRPr="005C4DE9" w:rsidRDefault="00C06BDB" w:rsidP="00C06BDB">
            <w:pPr>
              <w:jc w:val="center"/>
            </w:pPr>
            <w:r w:rsidRPr="005C4DE9">
              <w:t>454049.93</w:t>
            </w:r>
          </w:p>
        </w:tc>
        <w:tc>
          <w:tcPr>
            <w:tcW w:w="2521" w:type="dxa"/>
          </w:tcPr>
          <w:p w14:paraId="622FFDB2" w14:textId="77777777" w:rsidR="00C06BDB" w:rsidRPr="005C4DE9" w:rsidRDefault="00C06BDB" w:rsidP="00C06BDB">
            <w:pPr>
              <w:jc w:val="center"/>
            </w:pPr>
            <w:r w:rsidRPr="005C4DE9">
              <w:t>3283551.78</w:t>
            </w:r>
          </w:p>
        </w:tc>
      </w:tr>
      <w:tr w:rsidR="00C06BDB" w:rsidRPr="00602D9A" w14:paraId="3849731B" w14:textId="77777777" w:rsidTr="00602D9A">
        <w:trPr>
          <w:trHeight w:val="54"/>
          <w:jc w:val="center"/>
        </w:trPr>
        <w:tc>
          <w:tcPr>
            <w:tcW w:w="3246" w:type="dxa"/>
          </w:tcPr>
          <w:p w14:paraId="1F99F0BE" w14:textId="77777777" w:rsidR="00C06BDB" w:rsidRPr="00E1521B" w:rsidRDefault="00C06BDB" w:rsidP="00C06BDB">
            <w:pPr>
              <w:jc w:val="center"/>
            </w:pPr>
            <w:r w:rsidRPr="00E1521B">
              <w:t>10</w:t>
            </w:r>
          </w:p>
        </w:tc>
        <w:tc>
          <w:tcPr>
            <w:tcW w:w="2299" w:type="dxa"/>
          </w:tcPr>
          <w:p w14:paraId="6FB576B9" w14:textId="77777777" w:rsidR="00C06BDB" w:rsidRPr="005C4DE9" w:rsidRDefault="00C06BDB" w:rsidP="00C06BDB">
            <w:pPr>
              <w:jc w:val="center"/>
            </w:pPr>
            <w:r w:rsidRPr="005C4DE9">
              <w:t>454071.04</w:t>
            </w:r>
          </w:p>
        </w:tc>
        <w:tc>
          <w:tcPr>
            <w:tcW w:w="2521" w:type="dxa"/>
          </w:tcPr>
          <w:p w14:paraId="1F987EE9" w14:textId="77777777" w:rsidR="00C06BDB" w:rsidRPr="005C4DE9" w:rsidRDefault="00C06BDB" w:rsidP="00C06BDB">
            <w:pPr>
              <w:jc w:val="center"/>
            </w:pPr>
            <w:r w:rsidRPr="005C4DE9">
              <w:t>3283556.70</w:t>
            </w:r>
          </w:p>
        </w:tc>
      </w:tr>
      <w:tr w:rsidR="00C06BDB" w:rsidRPr="00602D9A" w14:paraId="4492A6AD" w14:textId="77777777" w:rsidTr="00602D9A">
        <w:trPr>
          <w:trHeight w:val="54"/>
          <w:jc w:val="center"/>
        </w:trPr>
        <w:tc>
          <w:tcPr>
            <w:tcW w:w="3246" w:type="dxa"/>
          </w:tcPr>
          <w:p w14:paraId="74D1B111" w14:textId="77777777" w:rsidR="00C06BDB" w:rsidRPr="00E1521B" w:rsidRDefault="00C06BDB" w:rsidP="00C06BDB">
            <w:pPr>
              <w:jc w:val="center"/>
            </w:pPr>
            <w:r w:rsidRPr="00E1521B">
              <w:t>11</w:t>
            </w:r>
          </w:p>
        </w:tc>
        <w:tc>
          <w:tcPr>
            <w:tcW w:w="2299" w:type="dxa"/>
          </w:tcPr>
          <w:p w14:paraId="2B82C659" w14:textId="77777777" w:rsidR="00C06BDB" w:rsidRPr="005C4DE9" w:rsidRDefault="00C06BDB" w:rsidP="00C06BDB">
            <w:pPr>
              <w:jc w:val="center"/>
            </w:pPr>
            <w:r w:rsidRPr="005C4DE9">
              <w:t>454090.96</w:t>
            </w:r>
          </w:p>
        </w:tc>
        <w:tc>
          <w:tcPr>
            <w:tcW w:w="2521" w:type="dxa"/>
          </w:tcPr>
          <w:p w14:paraId="530010D5" w14:textId="77777777" w:rsidR="00C06BDB" w:rsidRPr="005C4DE9" w:rsidRDefault="00C06BDB" w:rsidP="00C06BDB">
            <w:pPr>
              <w:jc w:val="center"/>
            </w:pPr>
            <w:r w:rsidRPr="005C4DE9">
              <w:t>3283514.39</w:t>
            </w:r>
          </w:p>
        </w:tc>
      </w:tr>
      <w:tr w:rsidR="00C06BDB" w:rsidRPr="00602D9A" w14:paraId="216DAE65" w14:textId="77777777" w:rsidTr="00602D9A">
        <w:trPr>
          <w:trHeight w:val="54"/>
          <w:jc w:val="center"/>
        </w:trPr>
        <w:tc>
          <w:tcPr>
            <w:tcW w:w="3246" w:type="dxa"/>
          </w:tcPr>
          <w:p w14:paraId="491118E2" w14:textId="77777777" w:rsidR="00C06BDB" w:rsidRPr="00E1521B" w:rsidRDefault="00C06BDB" w:rsidP="00C06BDB">
            <w:pPr>
              <w:jc w:val="center"/>
            </w:pPr>
            <w:r w:rsidRPr="00E1521B">
              <w:t>12</w:t>
            </w:r>
          </w:p>
        </w:tc>
        <w:tc>
          <w:tcPr>
            <w:tcW w:w="2299" w:type="dxa"/>
          </w:tcPr>
          <w:p w14:paraId="2FF46E5E" w14:textId="77777777" w:rsidR="00C06BDB" w:rsidRPr="005C4DE9" w:rsidRDefault="00C06BDB" w:rsidP="00C06BDB">
            <w:pPr>
              <w:jc w:val="center"/>
            </w:pPr>
            <w:r w:rsidRPr="005C4DE9">
              <w:t>454105.41</w:t>
            </w:r>
          </w:p>
        </w:tc>
        <w:tc>
          <w:tcPr>
            <w:tcW w:w="2521" w:type="dxa"/>
          </w:tcPr>
          <w:p w14:paraId="4F3AE4F0" w14:textId="77777777" w:rsidR="00C06BDB" w:rsidRPr="005C4DE9" w:rsidRDefault="00C06BDB" w:rsidP="00C06BDB">
            <w:pPr>
              <w:jc w:val="center"/>
            </w:pPr>
            <w:r w:rsidRPr="005C4DE9">
              <w:t>3283500.55</w:t>
            </w:r>
          </w:p>
        </w:tc>
      </w:tr>
      <w:tr w:rsidR="00C06BDB" w:rsidRPr="00602D9A" w14:paraId="1127038A" w14:textId="77777777" w:rsidTr="00602D9A">
        <w:trPr>
          <w:trHeight w:val="54"/>
          <w:jc w:val="center"/>
        </w:trPr>
        <w:tc>
          <w:tcPr>
            <w:tcW w:w="3246" w:type="dxa"/>
          </w:tcPr>
          <w:p w14:paraId="07C81F0E" w14:textId="77777777" w:rsidR="00C06BDB" w:rsidRPr="00E1521B" w:rsidRDefault="00C06BDB" w:rsidP="00C06BDB">
            <w:pPr>
              <w:jc w:val="center"/>
            </w:pPr>
            <w:r w:rsidRPr="00E1521B">
              <w:t>1</w:t>
            </w:r>
          </w:p>
        </w:tc>
        <w:tc>
          <w:tcPr>
            <w:tcW w:w="2299" w:type="dxa"/>
          </w:tcPr>
          <w:p w14:paraId="235BFEB4" w14:textId="77777777" w:rsidR="00C06BDB" w:rsidRPr="005C4DE9" w:rsidRDefault="00C06BDB" w:rsidP="00C06BDB">
            <w:pPr>
              <w:jc w:val="center"/>
            </w:pPr>
            <w:r w:rsidRPr="005C4DE9">
              <w:t>454108.31</w:t>
            </w:r>
          </w:p>
        </w:tc>
        <w:tc>
          <w:tcPr>
            <w:tcW w:w="2521" w:type="dxa"/>
          </w:tcPr>
          <w:p w14:paraId="1B471616" w14:textId="77777777" w:rsidR="00C06BDB" w:rsidRDefault="00C06BDB" w:rsidP="00C06BDB">
            <w:pPr>
              <w:jc w:val="center"/>
            </w:pPr>
            <w:r w:rsidRPr="005C4DE9">
              <w:t>3283501.93</w:t>
            </w:r>
          </w:p>
        </w:tc>
      </w:tr>
    </w:tbl>
    <w:p w14:paraId="20BF8BCB" w14:textId="77777777" w:rsidR="009F101B" w:rsidRDefault="009F101B" w:rsidP="00AC6226">
      <w:pPr>
        <w:tabs>
          <w:tab w:val="left" w:pos="255"/>
          <w:tab w:val="center" w:pos="4843"/>
        </w:tabs>
      </w:pPr>
    </w:p>
    <w:p w14:paraId="6F62A93C" w14:textId="77777777" w:rsidR="009F101B" w:rsidRDefault="009F101B" w:rsidP="00AC6226">
      <w:pPr>
        <w:tabs>
          <w:tab w:val="left" w:pos="255"/>
          <w:tab w:val="center" w:pos="4843"/>
        </w:tabs>
      </w:pPr>
    </w:p>
    <w:p w14:paraId="37034F5E" w14:textId="77777777" w:rsidR="009F101B" w:rsidRDefault="009F101B" w:rsidP="00AC6226">
      <w:pPr>
        <w:tabs>
          <w:tab w:val="left" w:pos="255"/>
          <w:tab w:val="center" w:pos="4843"/>
        </w:tabs>
      </w:pPr>
    </w:p>
    <w:p w14:paraId="1508AAA2" w14:textId="77777777" w:rsidR="009F101B" w:rsidRDefault="009F101B" w:rsidP="00AC6226">
      <w:pPr>
        <w:tabs>
          <w:tab w:val="left" w:pos="255"/>
          <w:tab w:val="center" w:pos="4843"/>
        </w:tabs>
      </w:pPr>
    </w:p>
    <w:p w14:paraId="0886C865" w14:textId="77777777" w:rsidR="009F101B" w:rsidRDefault="009F101B" w:rsidP="00AC6226">
      <w:pPr>
        <w:tabs>
          <w:tab w:val="left" w:pos="255"/>
          <w:tab w:val="center" w:pos="4843"/>
        </w:tabs>
      </w:pPr>
    </w:p>
    <w:p w14:paraId="35C27F5E" w14:textId="77777777" w:rsidR="009F101B" w:rsidRDefault="009F101B" w:rsidP="00AC6226">
      <w:pPr>
        <w:tabs>
          <w:tab w:val="left" w:pos="255"/>
          <w:tab w:val="center" w:pos="4843"/>
        </w:tabs>
      </w:pPr>
    </w:p>
    <w:p w14:paraId="019D073A" w14:textId="77777777" w:rsidR="009F101B" w:rsidRDefault="009F101B" w:rsidP="00AC6226">
      <w:pPr>
        <w:tabs>
          <w:tab w:val="left" w:pos="255"/>
          <w:tab w:val="center" w:pos="4843"/>
        </w:tabs>
      </w:pPr>
    </w:p>
    <w:p w14:paraId="002AF9E4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11CE1E36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14DB0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102BFDDC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AD59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3378C6EF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02B6A230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366937B0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3B747AD8" w14:textId="77777777" w:rsidR="00E5031F" w:rsidRDefault="00C06BDB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4A7DA0A2" wp14:editId="508844BC">
                  <wp:extent cx="6434455" cy="51574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АСП ПС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5157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998DE7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63E5C429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00A352CF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2439A7">
              <w:rPr>
                <w:color w:val="0000CC"/>
                <w:sz w:val="23"/>
                <w:szCs w:val="23"/>
              </w:rPr>
              <w:t>000000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14AC709F" w14:textId="77777777" w:rsidR="001E1206" w:rsidRPr="00915A6A" w:rsidRDefault="002439A7" w:rsidP="00C06BDB">
            <w:pPr>
              <w:pStyle w:val="Default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28:01:010</w:t>
            </w:r>
            <w:r w:rsidR="00C06BDB">
              <w:rPr>
                <w:color w:val="000000" w:themeColor="text1"/>
                <w:sz w:val="23"/>
                <w:szCs w:val="23"/>
              </w:rPr>
              <w:t>449:179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3B1BAC39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7D8A3B8E" w14:textId="77777777" w:rsidR="009063A1" w:rsidRPr="00915A6A" w:rsidRDefault="00780252" w:rsidP="00915A6A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C06BDB">
              <w:rPr>
                <w:b/>
                <w:sz w:val="20"/>
                <w:szCs w:val="20"/>
              </w:rPr>
              <w:t>8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2FAAE771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F45B" w14:textId="77777777" w:rsidR="00B87F77" w:rsidRDefault="00B87F77">
      <w:r>
        <w:separator/>
      </w:r>
    </w:p>
  </w:endnote>
  <w:endnote w:type="continuationSeparator" w:id="0">
    <w:p w14:paraId="571DEF6F" w14:textId="77777777" w:rsidR="00B87F77" w:rsidRDefault="00B8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9CC3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3BCE710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56C4D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29DD6" w14:textId="77777777" w:rsidR="00B87F77" w:rsidRDefault="00B87F77">
      <w:r>
        <w:separator/>
      </w:r>
    </w:p>
  </w:footnote>
  <w:footnote w:type="continuationSeparator" w:id="0">
    <w:p w14:paraId="711CEF28" w14:textId="77777777" w:rsidR="00B87F77" w:rsidRDefault="00B87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875581560">
    <w:abstractNumId w:val="25"/>
  </w:num>
  <w:num w:numId="2" w16cid:durableId="1848866851">
    <w:abstractNumId w:val="21"/>
  </w:num>
  <w:num w:numId="3" w16cid:durableId="930166839">
    <w:abstractNumId w:val="30"/>
  </w:num>
  <w:num w:numId="4" w16cid:durableId="1535658293">
    <w:abstractNumId w:val="13"/>
  </w:num>
  <w:num w:numId="5" w16cid:durableId="264575149">
    <w:abstractNumId w:val="10"/>
  </w:num>
  <w:num w:numId="6" w16cid:durableId="1494369279">
    <w:abstractNumId w:val="20"/>
  </w:num>
  <w:num w:numId="7" w16cid:durableId="806817521">
    <w:abstractNumId w:val="14"/>
  </w:num>
  <w:num w:numId="8" w16cid:durableId="1735278076">
    <w:abstractNumId w:val="32"/>
  </w:num>
  <w:num w:numId="9" w16cid:durableId="1008675105">
    <w:abstractNumId w:val="6"/>
  </w:num>
  <w:num w:numId="10" w16cid:durableId="1486580739">
    <w:abstractNumId w:val="1"/>
  </w:num>
  <w:num w:numId="11" w16cid:durableId="1144077821">
    <w:abstractNumId w:val="11"/>
  </w:num>
  <w:num w:numId="12" w16cid:durableId="900209583">
    <w:abstractNumId w:val="23"/>
  </w:num>
  <w:num w:numId="13" w16cid:durableId="1670012861">
    <w:abstractNumId w:val="18"/>
  </w:num>
  <w:num w:numId="14" w16cid:durableId="667441252">
    <w:abstractNumId w:val="24"/>
  </w:num>
  <w:num w:numId="15" w16cid:durableId="1337080002">
    <w:abstractNumId w:val="4"/>
  </w:num>
  <w:num w:numId="16" w16cid:durableId="639001107">
    <w:abstractNumId w:val="27"/>
  </w:num>
  <w:num w:numId="17" w16cid:durableId="397213827">
    <w:abstractNumId w:val="0"/>
  </w:num>
  <w:num w:numId="18" w16cid:durableId="1249121957">
    <w:abstractNumId w:val="31"/>
  </w:num>
  <w:num w:numId="19" w16cid:durableId="1830098527">
    <w:abstractNumId w:val="8"/>
  </w:num>
  <w:num w:numId="20" w16cid:durableId="1216166057">
    <w:abstractNumId w:val="3"/>
  </w:num>
  <w:num w:numId="21" w16cid:durableId="989793959">
    <w:abstractNumId w:val="29"/>
  </w:num>
  <w:num w:numId="22" w16cid:durableId="316880261">
    <w:abstractNumId w:val="9"/>
  </w:num>
  <w:num w:numId="23" w16cid:durableId="991252163">
    <w:abstractNumId w:val="26"/>
  </w:num>
  <w:num w:numId="24" w16cid:durableId="1023018254">
    <w:abstractNumId w:val="16"/>
  </w:num>
  <w:num w:numId="25" w16cid:durableId="1707363633">
    <w:abstractNumId w:val="2"/>
  </w:num>
  <w:num w:numId="26" w16cid:durableId="1014767208">
    <w:abstractNumId w:val="17"/>
  </w:num>
  <w:num w:numId="27" w16cid:durableId="1308976712">
    <w:abstractNumId w:val="33"/>
  </w:num>
  <w:num w:numId="28" w16cid:durableId="1215966284">
    <w:abstractNumId w:val="22"/>
  </w:num>
  <w:num w:numId="29" w16cid:durableId="860321942">
    <w:abstractNumId w:val="28"/>
  </w:num>
  <w:num w:numId="30" w16cid:durableId="1018042428">
    <w:abstractNumId w:val="12"/>
  </w:num>
  <w:num w:numId="31" w16cid:durableId="1353217213">
    <w:abstractNumId w:val="5"/>
  </w:num>
  <w:num w:numId="32" w16cid:durableId="1801725792">
    <w:abstractNumId w:val="7"/>
  </w:num>
  <w:num w:numId="33" w16cid:durableId="981692614">
    <w:abstractNumId w:val="19"/>
  </w:num>
  <w:num w:numId="34" w16cid:durableId="17623304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25EE"/>
    <w:rsid w:val="00004F19"/>
    <w:rsid w:val="000118E9"/>
    <w:rsid w:val="00025F63"/>
    <w:rsid w:val="000267EB"/>
    <w:rsid w:val="000472B5"/>
    <w:rsid w:val="00053150"/>
    <w:rsid w:val="0006195B"/>
    <w:rsid w:val="00073107"/>
    <w:rsid w:val="000738E3"/>
    <w:rsid w:val="0007437B"/>
    <w:rsid w:val="0007484D"/>
    <w:rsid w:val="00083849"/>
    <w:rsid w:val="00092FDE"/>
    <w:rsid w:val="00094F15"/>
    <w:rsid w:val="00095944"/>
    <w:rsid w:val="000A2B3C"/>
    <w:rsid w:val="000A5F15"/>
    <w:rsid w:val="000C4B4D"/>
    <w:rsid w:val="000E0AF3"/>
    <w:rsid w:val="000E1643"/>
    <w:rsid w:val="000E6177"/>
    <w:rsid w:val="000E645B"/>
    <w:rsid w:val="0010239C"/>
    <w:rsid w:val="00113F97"/>
    <w:rsid w:val="00125755"/>
    <w:rsid w:val="00135E91"/>
    <w:rsid w:val="00137CEE"/>
    <w:rsid w:val="0014239C"/>
    <w:rsid w:val="001575B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1321"/>
    <w:rsid w:val="002439A7"/>
    <w:rsid w:val="00244433"/>
    <w:rsid w:val="00260238"/>
    <w:rsid w:val="002625DA"/>
    <w:rsid w:val="00273BB9"/>
    <w:rsid w:val="00281DA4"/>
    <w:rsid w:val="002865C2"/>
    <w:rsid w:val="002C054A"/>
    <w:rsid w:val="002C3202"/>
    <w:rsid w:val="002E0DB8"/>
    <w:rsid w:val="002E3FCA"/>
    <w:rsid w:val="002E69BF"/>
    <w:rsid w:val="002F4752"/>
    <w:rsid w:val="002F6236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7D7B"/>
    <w:rsid w:val="00484838"/>
    <w:rsid w:val="004877B7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1DAA"/>
    <w:rsid w:val="005F5C35"/>
    <w:rsid w:val="00602D9A"/>
    <w:rsid w:val="006151C2"/>
    <w:rsid w:val="00633ABA"/>
    <w:rsid w:val="00650C05"/>
    <w:rsid w:val="00650F26"/>
    <w:rsid w:val="006519C1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A61ED"/>
    <w:rsid w:val="006B6E65"/>
    <w:rsid w:val="006B7EAA"/>
    <w:rsid w:val="006C1AA7"/>
    <w:rsid w:val="006C6E70"/>
    <w:rsid w:val="006E20AD"/>
    <w:rsid w:val="006E2A67"/>
    <w:rsid w:val="006E6338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9720D"/>
    <w:rsid w:val="009A0C27"/>
    <w:rsid w:val="009C1687"/>
    <w:rsid w:val="009C73BE"/>
    <w:rsid w:val="009D262A"/>
    <w:rsid w:val="009E7A49"/>
    <w:rsid w:val="009F101B"/>
    <w:rsid w:val="009F36DD"/>
    <w:rsid w:val="009F3C61"/>
    <w:rsid w:val="009F6A58"/>
    <w:rsid w:val="00A006EA"/>
    <w:rsid w:val="00A06578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87F77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06BDB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42C28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12204E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7CF18-03D8-4F11-9FDD-C41106EF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314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34</cp:revision>
  <cp:lastPrinted>2026-04-07T08:33:00Z</cp:lastPrinted>
  <dcterms:created xsi:type="dcterms:W3CDTF">2019-02-08T12:49:00Z</dcterms:created>
  <dcterms:modified xsi:type="dcterms:W3CDTF">2026-05-15T05:15:00Z</dcterms:modified>
</cp:coreProperties>
</file>